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6B917" w14:textId="77777777" w:rsidR="007F5E0C" w:rsidRDefault="007F5E0C" w:rsidP="007F5E0C">
      <w:pPr>
        <w:pStyle w:val="NoSpacing"/>
      </w:pPr>
      <w:r>
        <w:rPr>
          <w:u w:val="single"/>
        </w:rPr>
        <w:t>Laurence KEIGHLEY</w:t>
      </w:r>
      <w:r>
        <w:t xml:space="preserve">    </w:t>
      </w:r>
      <w:proofErr w:type="gramStart"/>
      <w:r>
        <w:t xml:space="preserve">   (</w:t>
      </w:r>
      <w:proofErr w:type="gramEnd"/>
      <w:r>
        <w:t>1420-1473)</w:t>
      </w:r>
    </w:p>
    <w:p w14:paraId="72B77A39" w14:textId="77777777" w:rsidR="007F5E0C" w:rsidRDefault="007F5E0C" w:rsidP="007F5E0C">
      <w:pPr>
        <w:pStyle w:val="NoSpacing"/>
      </w:pPr>
    </w:p>
    <w:p w14:paraId="03D8D8DE" w14:textId="77777777" w:rsidR="007F5E0C" w:rsidRDefault="007F5E0C" w:rsidP="007F5E0C">
      <w:pPr>
        <w:pStyle w:val="NoSpacing"/>
      </w:pPr>
    </w:p>
    <w:p w14:paraId="31046F60" w14:textId="77777777" w:rsidR="007F5E0C" w:rsidRDefault="007F5E0C" w:rsidP="007F5E0C">
      <w:pPr>
        <w:pStyle w:val="NoSpacing"/>
      </w:pPr>
      <w:r>
        <w:t>= Unknown Calverley.</w:t>
      </w:r>
    </w:p>
    <w:p w14:paraId="12318E98" w14:textId="77777777" w:rsidR="007F5E0C" w:rsidRDefault="007F5E0C" w:rsidP="007F5E0C">
      <w:pPr>
        <w:pStyle w:val="NoSpacing"/>
      </w:pPr>
      <w:r>
        <w:t>(Family Tree)</w:t>
      </w:r>
    </w:p>
    <w:p w14:paraId="12381318" w14:textId="77777777" w:rsidR="007F5E0C" w:rsidRDefault="007F5E0C" w:rsidP="007F5E0C">
      <w:pPr>
        <w:pStyle w:val="NoSpacing"/>
      </w:pPr>
      <w:r>
        <w:t xml:space="preserve">Children:     </w:t>
      </w:r>
      <w:proofErr w:type="gramStart"/>
      <w:r>
        <w:t>Richard(</w:t>
      </w:r>
      <w:proofErr w:type="gramEnd"/>
      <w:r>
        <w:t>1450-1512)    (ibid.)</w:t>
      </w:r>
    </w:p>
    <w:p w14:paraId="0C414A33" w14:textId="77777777" w:rsidR="007F5E0C" w:rsidRDefault="007F5E0C" w:rsidP="007F5E0C">
      <w:pPr>
        <w:pStyle w:val="NoSpacing"/>
      </w:pPr>
      <w:r>
        <w:tab/>
        <w:t xml:space="preserve">        Agnes(q.v.) = Christopher </w:t>
      </w:r>
      <w:proofErr w:type="spellStart"/>
      <w:r>
        <w:t>Tropnell</w:t>
      </w:r>
      <w:proofErr w:type="spellEnd"/>
      <w:r>
        <w:t>(q.v.)   (ibid.)</w:t>
      </w:r>
    </w:p>
    <w:p w14:paraId="3FC84F22" w14:textId="77777777" w:rsidR="007F5E0C" w:rsidRDefault="007F5E0C" w:rsidP="007F5E0C">
      <w:pPr>
        <w:pStyle w:val="NoSpacing"/>
      </w:pPr>
      <w:r>
        <w:t xml:space="preserve">                    Margaret (1460 -  </w:t>
      </w:r>
      <w:proofErr w:type="gramStart"/>
      <w:r>
        <w:t xml:space="preserve">  )</w:t>
      </w:r>
      <w:proofErr w:type="gramEnd"/>
      <w:r>
        <w:t xml:space="preserve"> and John(1462 – 1475).   (ibid.)</w:t>
      </w:r>
    </w:p>
    <w:p w14:paraId="0290A592" w14:textId="77777777" w:rsidR="007F5E0C" w:rsidRDefault="007F5E0C" w:rsidP="007F5E0C">
      <w:pPr>
        <w:pStyle w:val="NoSpacing"/>
      </w:pPr>
    </w:p>
    <w:p w14:paraId="022C79D5" w14:textId="77777777" w:rsidR="007F5E0C" w:rsidRDefault="007F5E0C" w:rsidP="007F5E0C">
      <w:pPr>
        <w:pStyle w:val="NoSpacing"/>
      </w:pPr>
    </w:p>
    <w:p w14:paraId="7F4A7ECC" w14:textId="77777777" w:rsidR="007F5E0C" w:rsidRDefault="007F5E0C" w:rsidP="007F5E0C">
      <w:pPr>
        <w:pStyle w:val="NoSpacing"/>
      </w:pPr>
      <w:r>
        <w:t>2 September 2023</w:t>
      </w:r>
    </w:p>
    <w:p w14:paraId="4493E0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D95D" w14:textId="77777777" w:rsidR="007F5E0C" w:rsidRDefault="007F5E0C" w:rsidP="009139A6">
      <w:r>
        <w:separator/>
      </w:r>
    </w:p>
  </w:endnote>
  <w:endnote w:type="continuationSeparator" w:id="0">
    <w:p w14:paraId="13F5062D" w14:textId="77777777" w:rsidR="007F5E0C" w:rsidRDefault="007F5E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FE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F4C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03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F6B7" w14:textId="77777777" w:rsidR="007F5E0C" w:rsidRDefault="007F5E0C" w:rsidP="009139A6">
      <w:r>
        <w:separator/>
      </w:r>
    </w:p>
  </w:footnote>
  <w:footnote w:type="continuationSeparator" w:id="0">
    <w:p w14:paraId="3F193D9E" w14:textId="77777777" w:rsidR="007F5E0C" w:rsidRDefault="007F5E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72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76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DBA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0C"/>
    <w:rsid w:val="000666E0"/>
    <w:rsid w:val="002510B7"/>
    <w:rsid w:val="005C130B"/>
    <w:rsid w:val="007F5E0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8651D"/>
  <w15:chartTrackingRefBased/>
  <w15:docId w15:val="{AA993C4A-CA9C-472D-BE42-0C6AB548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2023-09-02T19:43:00Z</dcterms:created>
  <dcterms:modified xsi:type="dcterms:W3CDTF">2023-09-02T19:44:00Z</dcterms:modified>
</cp:coreProperties>
</file>